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3319E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KEGYLL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D136AB8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, Suffolk. </w:t>
      </w:r>
    </w:p>
    <w:p w14:paraId="5CF1D31C" w14:textId="77777777" w:rsidR="00312B11" w:rsidRDefault="00312B11" w:rsidP="00312B11">
      <w:pPr>
        <w:rPr>
          <w:rFonts w:ascii="Times New Roman" w:hAnsi="Times New Roman" w:cs="Times New Roman"/>
        </w:rPr>
      </w:pPr>
    </w:p>
    <w:p w14:paraId="443CB0D7" w14:textId="77777777" w:rsidR="00312B11" w:rsidRDefault="00312B11" w:rsidP="00312B11">
      <w:pPr>
        <w:rPr>
          <w:rFonts w:ascii="Times New Roman" w:hAnsi="Times New Roman" w:cs="Times New Roman"/>
        </w:rPr>
      </w:pPr>
    </w:p>
    <w:p w14:paraId="6758EF83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Brooke of London, merchant(q.v.),</w:t>
      </w:r>
    </w:p>
    <w:p w14:paraId="59E95266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Reynold of Hadleigh, Suffolk(q.v.).</w:t>
      </w:r>
    </w:p>
    <w:p w14:paraId="670AFCC7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904373" w14:textId="77777777" w:rsidR="00312B11" w:rsidRDefault="00312B11" w:rsidP="00312B11">
      <w:pPr>
        <w:rPr>
          <w:rFonts w:ascii="Times New Roman" w:hAnsi="Times New Roman" w:cs="Times New Roman"/>
        </w:rPr>
      </w:pPr>
    </w:p>
    <w:p w14:paraId="58784E7E" w14:textId="77777777" w:rsidR="00312B11" w:rsidRDefault="00312B11" w:rsidP="00312B11">
      <w:pPr>
        <w:rPr>
          <w:rFonts w:ascii="Times New Roman" w:hAnsi="Times New Roman" w:cs="Times New Roman"/>
        </w:rPr>
      </w:pPr>
    </w:p>
    <w:p w14:paraId="1A682F10" w14:textId="77777777" w:rsidR="00312B11" w:rsidRDefault="00312B11" w:rsidP="00312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March 2018</w:t>
      </w:r>
    </w:p>
    <w:p w14:paraId="664A4888" w14:textId="77777777" w:rsidR="006B2F86" w:rsidRPr="00E71FC3" w:rsidRDefault="00312B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7DCBA" w14:textId="77777777" w:rsidR="00312B11" w:rsidRDefault="00312B11" w:rsidP="00E71FC3">
      <w:r>
        <w:separator/>
      </w:r>
    </w:p>
  </w:endnote>
  <w:endnote w:type="continuationSeparator" w:id="0">
    <w:p w14:paraId="517B3428" w14:textId="77777777" w:rsidR="00312B11" w:rsidRDefault="00312B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CCD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D8783" w14:textId="77777777" w:rsidR="00312B11" w:rsidRDefault="00312B11" w:rsidP="00E71FC3">
      <w:r>
        <w:separator/>
      </w:r>
    </w:p>
  </w:footnote>
  <w:footnote w:type="continuationSeparator" w:id="0">
    <w:p w14:paraId="777E2F6B" w14:textId="77777777" w:rsidR="00312B11" w:rsidRDefault="00312B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11"/>
    <w:rsid w:val="001A7C09"/>
    <w:rsid w:val="00312B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86BCC"/>
  <w15:chartTrackingRefBased/>
  <w15:docId w15:val="{02E15880-B71B-4A46-A5DC-360A71F1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2B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2B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2018-03-04T19:48:00Z</dcterms:created>
  <dcterms:modified xsi:type="dcterms:W3CDTF">2018-03-04T19:48:00Z</dcterms:modified>
</cp:coreProperties>
</file>